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386DB4" w:rsidRDefault="00776108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203" w:history="1">
        <w:r w:rsidR="00386DB4" w:rsidRPr="00007064">
          <w:rPr>
            <w:rStyle w:val="aa"/>
          </w:rPr>
          <w:t>DOT3-OAM-MIB</w:t>
        </w:r>
        <w:r w:rsidR="00386DB4">
          <w:rPr>
            <w:webHidden/>
          </w:rPr>
          <w:tab/>
        </w:r>
        <w:r w:rsidR="00386DB4">
          <w:rPr>
            <w:webHidden/>
          </w:rPr>
          <w:fldChar w:fldCharType="begin"/>
        </w:r>
        <w:r w:rsidR="00386DB4">
          <w:rPr>
            <w:webHidden/>
          </w:rPr>
          <w:instrText xml:space="preserve"> PAGEREF _Toc94098203 \h </w:instrText>
        </w:r>
        <w:r w:rsidR="00386DB4">
          <w:rPr>
            <w:webHidden/>
          </w:rPr>
        </w:r>
        <w:r w:rsidR="00386DB4">
          <w:rPr>
            <w:webHidden/>
          </w:rPr>
          <w:fldChar w:fldCharType="separate"/>
        </w:r>
        <w:r w:rsidR="00386DB4">
          <w:rPr>
            <w:webHidden/>
          </w:rPr>
          <w:t>2</w:t>
        </w:r>
        <w:r w:rsidR="00386DB4">
          <w:rPr>
            <w:webHidden/>
          </w:rPr>
          <w:fldChar w:fldCharType="end"/>
        </w:r>
      </w:hyperlink>
    </w:p>
    <w:p w:rsidR="00386DB4" w:rsidRDefault="00386DB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04" w:history="1">
        <w:r w:rsidRPr="00007064">
          <w:rPr>
            <w:rStyle w:val="aa"/>
          </w:rPr>
          <w:t>dot3OamTable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386DB4" w:rsidRDefault="00386DB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05" w:history="1">
        <w:r w:rsidRPr="00007064">
          <w:rPr>
            <w:rStyle w:val="aa"/>
          </w:rPr>
          <w:t>dot3OamPeerTable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386DB4" w:rsidRDefault="00386DB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06" w:history="1">
        <w:r w:rsidRPr="00007064">
          <w:rPr>
            <w:rStyle w:val="aa"/>
          </w:rPr>
          <w:t>dot3OamStatsTable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386DB4" w:rsidRDefault="00386DB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07" w:history="1">
        <w:r w:rsidRPr="00007064">
          <w:rPr>
            <w:rStyle w:val="aa"/>
          </w:rPr>
          <w:t>dot3OamEventConfigTable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386DB4" w:rsidRDefault="00386DB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08" w:history="1">
        <w:r w:rsidRPr="00007064">
          <w:rPr>
            <w:rStyle w:val="aa"/>
          </w:rPr>
          <w:t>dot3OamEventLogTable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Default="00776108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291F66" w:rsidRPr="00E71A63" w:rsidRDefault="00291F66" w:rsidP="00291F66">
      <w:pPr>
        <w:pStyle w:val="1"/>
        <w:tabs>
          <w:tab w:val="num" w:pos="432"/>
        </w:tabs>
        <w:ind w:left="432" w:hanging="432"/>
        <w:jc w:val="both"/>
      </w:pPr>
      <w:bookmarkStart w:id="1" w:name="_Toc295464727"/>
      <w:bookmarkStart w:id="2" w:name="_Toc397420175"/>
      <w:bookmarkStart w:id="3" w:name="_Toc94098203"/>
      <w:r w:rsidRPr="00E71A63">
        <w:lastRenderedPageBreak/>
        <w:t>DOT3-OAM-MIB</w:t>
      </w:r>
      <w:bookmarkEnd w:id="1"/>
      <w:bookmarkEnd w:id="2"/>
      <w:bookmarkEnd w:id="3"/>
    </w:p>
    <w:p w:rsidR="00291F66" w:rsidRDefault="00291F66" w:rsidP="00291F6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295464728"/>
      <w:bookmarkStart w:id="5" w:name="_Toc397420176"/>
      <w:bookmarkStart w:id="6" w:name="_Toc94098204"/>
      <w:r w:rsidRPr="00B859AB">
        <w:rPr>
          <w:rFonts w:hint="eastAsia"/>
        </w:rPr>
        <w:t>dot3OamTable</w:t>
      </w:r>
      <w:bookmarkEnd w:id="4"/>
      <w:bookmarkEnd w:id="5"/>
      <w:bookmarkEnd w:id="6"/>
    </w:p>
    <w:p w:rsidR="00291F66" w:rsidRPr="00B859AB" w:rsidRDefault="00291F66" w:rsidP="00291F66">
      <w:r>
        <w:t>OID of this table is: 1.3.6.1.2.1.158.1.1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Description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dot3OamAdminState</w:t>
            </w:r>
            <w:r w:rsidRPr="00E71A63">
              <w:rPr>
                <w:rFonts w:ascii="Helvetica" w:hAnsi="Helvetica" w:cs="Helvetica"/>
              </w:rPr>
              <w:t xml:space="preserve"> (1.3.6.1.2.1.158.1.1.1.1)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dot3OamOperStatus</w:t>
            </w:r>
            <w:r w:rsidRPr="00E71A63">
              <w:rPr>
                <w:rFonts w:ascii="Helvetica" w:hAnsi="Helvetica" w:cs="Helvetica"/>
              </w:rPr>
              <w:t xml:space="preserve"> (1.3.6.1.2.1.158.1.1.1.2)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dot3OamMode</w:t>
            </w:r>
            <w:r w:rsidRPr="00E71A63">
              <w:rPr>
                <w:rFonts w:ascii="Helvetica" w:hAnsi="Helvetica" w:cs="Helvetica"/>
              </w:rPr>
              <w:t xml:space="preserve"> (1.3.6.1.2.1.158.1.1.1.3)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dot3OamMaxOamPduSize</w:t>
            </w:r>
            <w:r w:rsidRPr="00E71A63">
              <w:rPr>
                <w:rFonts w:ascii="Helvetica" w:hAnsi="Helvetica" w:cs="Helvetica"/>
              </w:rPr>
              <w:t xml:space="preserve"> (1.3.6.1.2.1.158.1.1.1.4)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dot3OamConfigRevision</w:t>
            </w:r>
            <w:r w:rsidRPr="00E71A63">
              <w:rPr>
                <w:rFonts w:ascii="Helvetica" w:hAnsi="Helvetica" w:cs="Helvetica"/>
              </w:rPr>
              <w:t xml:space="preserve"> (1.3.6.1.2.1.158.1.1.1.5)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dot3OamFunctionsSupported</w:t>
            </w:r>
            <w:r w:rsidRPr="00E71A63">
              <w:rPr>
                <w:rFonts w:ascii="Helvetica" w:hAnsi="Helvetica" w:cs="Helvetica"/>
              </w:rPr>
              <w:t xml:space="preserve"> (1.3.6.1.2.1.158.1.1.1.6)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 xml:space="preserve">read-only 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291F66" w:rsidRPr="00AF2CB6" w:rsidRDefault="00291F66" w:rsidP="00291F66">
      <w:pPr>
        <w:rPr>
          <w:color w:val="000000"/>
        </w:rPr>
      </w:pPr>
    </w:p>
    <w:p w:rsidR="00291F66" w:rsidRDefault="00291F66" w:rsidP="00291F6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7" w:name="_Toc295464729"/>
      <w:bookmarkStart w:id="8" w:name="_Toc397420177"/>
      <w:bookmarkStart w:id="9" w:name="_Toc94098205"/>
      <w:r w:rsidRPr="00B859AB">
        <w:rPr>
          <w:rFonts w:hint="eastAsia"/>
        </w:rPr>
        <w:t>dot3OamPeerTable</w:t>
      </w:r>
      <w:bookmarkEnd w:id="7"/>
      <w:bookmarkEnd w:id="8"/>
      <w:bookmarkEnd w:id="9"/>
    </w:p>
    <w:p w:rsidR="00291F66" w:rsidRPr="00B859AB" w:rsidRDefault="00291F66" w:rsidP="00291F66">
      <w:r>
        <w:t>OID of this table is: 1.3.6.1.2.1.158.1.2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Description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>d</w:t>
            </w:r>
            <w:r w:rsidRPr="00E71A63">
              <w:rPr>
                <w:rFonts w:ascii="Helvetica" w:hAnsi="Helvetica" w:cs="Helvetica" w:hint="eastAsia"/>
              </w:rPr>
              <w:t>ot3OamPeerMacAddress</w:t>
            </w:r>
            <w:r w:rsidRPr="00E71A63">
              <w:rPr>
                <w:rFonts w:ascii="Helvetica" w:hAnsi="Helvetica" w:cs="Helvetica"/>
              </w:rPr>
              <w:t xml:space="preserve"> (1.3.6.1.2.1.158.1.2.1.1)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dot3OamPeerVendorOui (1.3.6.1.2.1.158.1.2.1.2)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dot3OamPeerVendorInfo (1.3.6.1.2.1.158.1.2.1.3)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dot3OamPeerMode</w:t>
            </w:r>
            <w:r w:rsidRPr="00E71A63">
              <w:rPr>
                <w:rFonts w:ascii="Helvetica" w:hAnsi="Helvetica" w:cs="Helvetica"/>
              </w:rPr>
              <w:t xml:space="preserve"> (1.3.6.1.2.1.158.1.2.1.4)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 xml:space="preserve">read-only 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dot3OamPeerMaxOamPduSize</w:t>
            </w:r>
            <w:r w:rsidRPr="00E71A63">
              <w:rPr>
                <w:rFonts w:ascii="Helvetica" w:hAnsi="Helvetica" w:cs="Helvetica"/>
              </w:rPr>
              <w:t xml:space="preserve"> (1.3.6.1.2.1.158.1.2.1.5)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dot3OamPeerConfigRevision</w:t>
            </w:r>
            <w:r w:rsidRPr="00E71A63">
              <w:rPr>
                <w:rFonts w:ascii="Helvetica" w:hAnsi="Helvetica" w:cs="Helvetica"/>
              </w:rPr>
              <w:t xml:space="preserve"> (1.3.6.1.2.1.158.1.2.1.6)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>dot3OamPeerFunctionsSupported</w:t>
            </w:r>
            <w:r w:rsidRPr="00E71A63">
              <w:rPr>
                <w:rFonts w:ascii="Helvetica" w:hAnsi="Helvetica" w:cs="Helvetica" w:hint="eastAsia"/>
              </w:rPr>
              <w:t xml:space="preserve"> </w:t>
            </w:r>
            <w:r w:rsidRPr="00E71A63">
              <w:rPr>
                <w:rFonts w:ascii="Helvetica" w:hAnsi="Helvetica" w:cs="Helvetica"/>
              </w:rPr>
              <w:t>(1.3.6.1.2.1.158.1.2.1.</w:t>
            </w:r>
            <w:r w:rsidRPr="00E71A63">
              <w:rPr>
                <w:rFonts w:ascii="Helvetica" w:hAnsi="Helvetica" w:cs="Helvetica" w:hint="eastAsia"/>
              </w:rPr>
              <w:t>7</w:t>
            </w:r>
            <w:r w:rsidRPr="00E71A63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291F66" w:rsidRDefault="00291F66" w:rsidP="00291F66"/>
    <w:p w:rsidR="00291F66" w:rsidRDefault="00291F66" w:rsidP="00291F6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0" w:name="_Toc295464730"/>
      <w:bookmarkStart w:id="11" w:name="_Toc397420178"/>
      <w:bookmarkStart w:id="12" w:name="_Toc94098206"/>
      <w:r w:rsidRPr="00B859AB">
        <w:rPr>
          <w:rFonts w:hint="eastAsia"/>
        </w:rPr>
        <w:t>dot3OamStatsTable</w:t>
      </w:r>
      <w:bookmarkEnd w:id="10"/>
      <w:bookmarkEnd w:id="11"/>
      <w:bookmarkEnd w:id="12"/>
    </w:p>
    <w:p w:rsidR="00291F66" w:rsidRPr="00B859AB" w:rsidRDefault="00291F66" w:rsidP="00291F66">
      <w:r>
        <w:t>OID of this table is: 1.3.6.1.2.1.158.1.4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Description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lastRenderedPageBreak/>
              <w:t>dot3OamInformationTx</w:t>
            </w:r>
            <w:r w:rsidRPr="00E71A63">
              <w:rPr>
                <w:rFonts w:ascii="Helvetica" w:hAnsi="Helvetica" w:cs="Helvetica"/>
              </w:rPr>
              <w:t xml:space="preserve"> (1.3.6.1.2.1.158.1.4.1.1)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dot3OamInformationRx</w:t>
            </w:r>
            <w:r w:rsidRPr="00E71A63">
              <w:rPr>
                <w:rFonts w:ascii="Helvetica" w:hAnsi="Helvetica" w:cs="Helvetica"/>
              </w:rPr>
              <w:t xml:space="preserve"> (1.3.6.1.2.1.158.1.4.1.2)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dot3OamUniqueEventNotificationTx</w:t>
            </w:r>
            <w:r w:rsidRPr="00E71A63">
              <w:rPr>
                <w:rFonts w:ascii="Helvetica" w:hAnsi="Helvetica" w:cs="Helvetica"/>
              </w:rPr>
              <w:t xml:space="preserve"> (1.3.6.1.2.1.158.1.4.1.3)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dot3OamUniqueEventNotificationRx</w:t>
            </w:r>
            <w:r w:rsidRPr="00E71A63">
              <w:rPr>
                <w:rFonts w:ascii="Helvetica" w:hAnsi="Helvetica" w:cs="Helvetica"/>
              </w:rPr>
              <w:t xml:space="preserve"> (1.3.6.1.2.1.158.1.4.1.4)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dot3OamDuplicateEventNotificationTx</w:t>
            </w:r>
            <w:r w:rsidRPr="00E71A63">
              <w:rPr>
                <w:rFonts w:ascii="Helvetica" w:hAnsi="Helvetica" w:cs="Helvetica"/>
              </w:rPr>
              <w:t xml:space="preserve"> (1.3.6.1.2.1.158.1.4.1.5)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dot3OamDuplicateEventNotificationRx</w:t>
            </w:r>
            <w:r w:rsidRPr="00E71A63">
              <w:rPr>
                <w:rFonts w:ascii="Helvetica" w:hAnsi="Helvetica" w:cs="Helvetica"/>
              </w:rPr>
              <w:t xml:space="preserve"> (1.3.6.1.2.1.158.1.4.1.6)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dot3OamLoopbackControlTx</w:t>
            </w:r>
            <w:r w:rsidRPr="00E71A63">
              <w:rPr>
                <w:rFonts w:ascii="Helvetica" w:hAnsi="Helvetica" w:cs="Helvetica"/>
              </w:rPr>
              <w:t xml:space="preserve"> (1.3.6.1.2.1.158.1.4.1.7)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dot3OamLoopbackControlRx</w:t>
            </w:r>
            <w:r w:rsidRPr="00E71A63">
              <w:rPr>
                <w:rFonts w:ascii="Helvetica" w:hAnsi="Helvetica" w:cs="Helvetica"/>
              </w:rPr>
              <w:t xml:space="preserve"> (1.3.6.1.2.1.158.1.4.1.8)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dot3OamVariableRequestTx (1.3.6.1.2.1.158.1.4.1.9)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dot3OamVariableRequestRx (1.3.6.1.2.1.158.1.4.1.10)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dot3OamVariableResponseTx (1.3.6.1.2.1.158.1.4.1.11)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dot3OamVariableResponseRx (1.3.6.1.2.1.158.1.4.1.12)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dot3OamOrgSpecificTx (1.3.6.1.2.1.158.1.4.1.13)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dot3OamOrgSpecificRx (1.3.6.1.2.1.158.1.4.1.14)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dot3OamUnsupportedCodesTx (1.3.6.1.2.1.158.1.4.1.15)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dot3OamUnsupportedCodesRx (1.3.6.1.2.1.158.1.4.1.16)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dot3OamFramesLostDueToOam (1.3.6.1.2.1.158.1.4.1.17)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</w:tbl>
    <w:p w:rsidR="00291F66" w:rsidRDefault="00291F66" w:rsidP="00291F66"/>
    <w:p w:rsidR="00291F66" w:rsidRDefault="00291F66" w:rsidP="00291F6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3" w:name="_Toc295464731"/>
      <w:bookmarkStart w:id="14" w:name="_Toc397420179"/>
      <w:bookmarkStart w:id="15" w:name="_Toc94098207"/>
      <w:r w:rsidRPr="00B859AB">
        <w:rPr>
          <w:rFonts w:hint="eastAsia"/>
        </w:rPr>
        <w:t>dot3OamEventConfigTable</w:t>
      </w:r>
      <w:bookmarkEnd w:id="13"/>
      <w:bookmarkEnd w:id="14"/>
      <w:bookmarkEnd w:id="15"/>
    </w:p>
    <w:p w:rsidR="00291F66" w:rsidRPr="003A69A0" w:rsidRDefault="00291F66" w:rsidP="00291F66">
      <w:r>
        <w:t>OID of this table is:</w:t>
      </w:r>
      <w:r>
        <w:rPr>
          <w:rFonts w:hint="eastAsia"/>
        </w:rPr>
        <w:t xml:space="preserve"> </w:t>
      </w:r>
      <w:r>
        <w:t>1.3.6.1.2.1.158.1.5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Description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dot3OamErrSymPeriodWindowHi (1.3.6.1.2.1.158.1.5.1.1)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dot3OamErrSymPeriodWindowLo (1.3.6.1.2.1.158.1.5.1.2)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dot3OamErrSymPeriodThresholdHi (1.3.6.1.2.1.158.1.5.1.3)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lastRenderedPageBreak/>
              <w:t xml:space="preserve">dot3OamErrSymPeriodThresholdLo (1.3.6.1.2.1.158.1.5.1.4)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dot3OamErrSymPeriodEvNotifEnable (1.3.6.1.2.1.158.1.5.1.5)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 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dot3OamErrFramePeriodWindow</w:t>
            </w:r>
            <w:r w:rsidRPr="00E71A63">
              <w:rPr>
                <w:rFonts w:ascii="Helvetica" w:hAnsi="Helvetica" w:cs="Helvetica"/>
              </w:rPr>
              <w:t xml:space="preserve"> (1.3.6.1.2.1.158.1.5.1.6)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Range from 1 to 65535, the default value is 1000.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dot3OamErrFramePeriodThreshold</w:t>
            </w:r>
            <w:r w:rsidRPr="00E71A63">
              <w:rPr>
                <w:rFonts w:ascii="Helvetica" w:hAnsi="Helvetica" w:cs="Helvetica"/>
              </w:rPr>
              <w:t xml:space="preserve"> (1.3.6.1.2.1.158.1.5.1.7)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C</w:t>
            </w:r>
            <w:r w:rsidRPr="00E71A63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dot3OamErrFramePeriodEvNotifEnable</w:t>
            </w:r>
            <w:r w:rsidRPr="00E71A63">
              <w:rPr>
                <w:rFonts w:ascii="Helvetica" w:hAnsi="Helvetica" w:cs="Helvetica"/>
              </w:rPr>
              <w:t xml:space="preserve"> (1.3.6.1.2.1.158.1.5.1.8)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dot3OamErrFrameWindow (1.3.6.1.2.1.158.1.5.1.9)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Range from 10 to 600, the default value is 10.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dot3OamErrFrameThreshold (1.3.6.1.2.1.158.1.5.1.10)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C</w:t>
            </w:r>
            <w:r w:rsidRPr="00E71A63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dot3OamErrFrameEvNotifEnable (1.3.6.1.2.1.158.1.5.1.11)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dot3OamErrFrameSecsSummaryWindow</w:t>
            </w:r>
            <w:r w:rsidRPr="00E71A63">
              <w:rPr>
                <w:rFonts w:ascii="Helvetica" w:hAnsi="Helvetica" w:cs="Helvetica"/>
              </w:rPr>
              <w:t xml:space="preserve"> (1.3.6.1.2.1.158.1.5.1.12)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C</w:t>
            </w:r>
            <w:r w:rsidRPr="00E71A63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 xml:space="preserve">Range from 100 to </w:t>
            </w:r>
            <w:r w:rsidRPr="00E71A63">
              <w:rPr>
                <w:rFonts w:ascii="Helvetica" w:hAnsi="Helvetica" w:cs="Helvetica"/>
              </w:rPr>
              <w:t>9000</w:t>
            </w:r>
            <w:r w:rsidRPr="00E71A63">
              <w:rPr>
                <w:rFonts w:ascii="Helvetica" w:hAnsi="Helvetica" w:cs="Helvetica" w:hint="eastAsia"/>
              </w:rPr>
              <w:t xml:space="preserve">, the default value is </w:t>
            </w:r>
            <w:r w:rsidRPr="00E71A63">
              <w:rPr>
                <w:rFonts w:ascii="Helvetica" w:hAnsi="Helvetica" w:cs="Helvetica"/>
              </w:rPr>
              <w:t>600</w:t>
            </w:r>
            <w:r w:rsidRPr="00E71A63">
              <w:rPr>
                <w:rFonts w:ascii="Helvetica" w:hAnsi="Helvetica" w:cs="Helvetica" w:hint="eastAsia"/>
              </w:rPr>
              <w:t>.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dot3OamErrFrameSecsSummaryThreshold (1.3.6.1.2.1.158.1.5.1.13)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C</w:t>
            </w:r>
            <w:r w:rsidRPr="00E71A63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>dot3OamErrFrameSecsEvNotifEnable</w:t>
            </w:r>
            <w:r w:rsidRPr="00E71A63">
              <w:rPr>
                <w:rFonts w:ascii="Helvetica" w:hAnsi="Helvetica" w:cs="Helvetica" w:hint="eastAsia"/>
              </w:rPr>
              <w:t xml:space="preserve"> </w:t>
            </w:r>
            <w:r w:rsidRPr="00E71A63">
              <w:rPr>
                <w:rFonts w:ascii="Helvetica" w:hAnsi="Helvetica" w:cs="Helvetica"/>
              </w:rPr>
              <w:t>(1.3.6.1.2.1.158.1.5.1.1</w:t>
            </w:r>
            <w:r w:rsidRPr="00E71A63">
              <w:rPr>
                <w:rFonts w:ascii="Helvetica" w:hAnsi="Helvetica" w:cs="Helvetica" w:hint="eastAsia"/>
              </w:rPr>
              <w:t>4</w:t>
            </w:r>
            <w:r w:rsidRPr="00E71A63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dot3OamDyingGaspEnable (1.3.6.1.2.1.158.1.5.1.15)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 xml:space="preserve">dot3OamCriticalEventEnable (1.3.6.1.2.1.158.1.5.1.16)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Not supported</w:t>
            </w:r>
          </w:p>
        </w:tc>
      </w:tr>
    </w:tbl>
    <w:p w:rsidR="00291F66" w:rsidRDefault="00291F66" w:rsidP="00291F6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6" w:name="_Toc397420180"/>
      <w:bookmarkStart w:id="17" w:name="_Toc94098208"/>
      <w:r w:rsidRPr="00B859AB">
        <w:rPr>
          <w:rFonts w:hint="eastAsia"/>
        </w:rPr>
        <w:t>dot3OamEventLogTable</w:t>
      </w:r>
      <w:bookmarkEnd w:id="16"/>
      <w:bookmarkEnd w:id="17"/>
    </w:p>
    <w:p w:rsidR="00291F66" w:rsidRPr="00B859AB" w:rsidRDefault="00291F66" w:rsidP="00291F66">
      <w:r>
        <w:t>OID of this table is: 1.3.6.1.2.1.158.1.6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91F66" w:rsidRPr="00365AB2" w:rsidRDefault="00291F66" w:rsidP="0091260D">
            <w:pPr>
              <w:pStyle w:val="TableHead"/>
              <w:rPr>
                <w:rFonts w:cs="Helvetica"/>
                <w:color w:val="auto"/>
              </w:rPr>
            </w:pPr>
            <w:r w:rsidRPr="00365AB2">
              <w:rPr>
                <w:rFonts w:cs="Helvetica"/>
                <w:color w:val="auto"/>
              </w:rPr>
              <w:t>Description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t>d</w:t>
            </w:r>
            <w:r w:rsidRPr="00E71A63">
              <w:rPr>
                <w:rFonts w:ascii="Helvetica" w:hAnsi="Helvetica" w:cs="Helvetica" w:hint="eastAsia"/>
              </w:rPr>
              <w:t>ot3OamEventLogIndex</w:t>
            </w:r>
            <w:r w:rsidRPr="00E71A63">
              <w:rPr>
                <w:rFonts w:ascii="Helvetica" w:hAnsi="Helvetica" w:cs="Helvetica"/>
              </w:rPr>
              <w:t xml:space="preserve"> (1.3.6.1.2.1.158.1.6.1.1)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E0EC4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The max value is 100.All of the objects of this table saves the conditions in the latest event.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dot3OamEventLogTimestamp</w:t>
            </w:r>
            <w:r w:rsidRPr="00E71A63">
              <w:rPr>
                <w:rFonts w:ascii="Helvetica" w:hAnsi="Helvetica" w:cs="Helvetica"/>
              </w:rPr>
              <w:t xml:space="preserve"> (1.3.6.1.2.1.158.1.6.1.2)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7603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dot3OamEventLogOui</w:t>
            </w:r>
            <w:r w:rsidRPr="00E71A63">
              <w:rPr>
                <w:rFonts w:ascii="Helvetica" w:hAnsi="Helvetica" w:cs="Helvetica"/>
              </w:rPr>
              <w:t xml:space="preserve"> (1.3.6.1.2.1.158.1.6.1.3)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dot3OamEventLogType</w:t>
            </w:r>
            <w:r w:rsidRPr="00E71A63">
              <w:rPr>
                <w:rFonts w:ascii="Helvetica" w:hAnsi="Helvetica" w:cs="Helvetica"/>
              </w:rPr>
              <w:t xml:space="preserve"> (1.3.6.1.2.1.158.1.6.1.4)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dot3OamEventLogLocation</w:t>
            </w:r>
            <w:r w:rsidRPr="00E71A63">
              <w:rPr>
                <w:rFonts w:ascii="Helvetica" w:hAnsi="Helvetica" w:cs="Helvetica"/>
              </w:rPr>
              <w:t xml:space="preserve"> (1.3.6.1.2.1.158.1.6.1.5)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dot3OamEventLogWindowHi</w:t>
            </w:r>
            <w:r w:rsidRPr="00E71A63">
              <w:rPr>
                <w:rFonts w:ascii="Helvetica" w:hAnsi="Helvetica" w:cs="Helvetica"/>
              </w:rPr>
              <w:t xml:space="preserve"> (1.3.6.1.2.1.158.1.6.1.6)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dot3OamEventLogWindowLo</w:t>
            </w:r>
            <w:r w:rsidRPr="00E71A63">
              <w:rPr>
                <w:rFonts w:ascii="Helvetica" w:hAnsi="Helvetica" w:cs="Helvetica"/>
              </w:rPr>
              <w:t xml:space="preserve"> (1.3.6.1.2.1.158.1.6.1.7)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dot3OamEventLogThresholdHi</w:t>
            </w:r>
            <w:r w:rsidRPr="00E71A63">
              <w:rPr>
                <w:rFonts w:ascii="Helvetica" w:hAnsi="Helvetica" w:cs="Helvetica"/>
              </w:rPr>
              <w:t xml:space="preserve"> (1.3.6.1.2.1.158.1.6.1.8)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/>
              </w:rPr>
              <w:lastRenderedPageBreak/>
              <w:t xml:space="preserve">dot3OamEventLogThresholdLo (1.3.6.1.2.1.158.1.6.1.9)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dot3OamEventLogValue</w:t>
            </w:r>
            <w:r w:rsidRPr="00E71A63">
              <w:rPr>
                <w:rFonts w:ascii="Helvetica" w:hAnsi="Helvetica" w:cs="Helvetica"/>
              </w:rPr>
              <w:t xml:space="preserve"> (1.3.6.1.2.1.158.1.6.1.10)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dot3OamEventLogRunningTotal</w:t>
            </w:r>
            <w:r w:rsidRPr="00E71A63">
              <w:rPr>
                <w:rFonts w:ascii="Helvetica" w:hAnsi="Helvetica" w:cs="Helvetica"/>
              </w:rPr>
              <w:t xml:space="preserve"> (1.3.6.1.2.1.158.1.6.1.11)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  <w:tr w:rsidR="00291F66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dot3OamEventLogEventTotal</w:t>
            </w:r>
            <w:r w:rsidRPr="00E71A63">
              <w:rPr>
                <w:rFonts w:ascii="Helvetica" w:hAnsi="Helvetica" w:cs="Helvetica"/>
              </w:rPr>
              <w:t xml:space="preserve"> (1.3.6.1.2.1.158.1.6.1.12)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291F66" w:rsidRPr="00E71A63" w:rsidRDefault="00291F6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1A63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3A0" w:rsidRDefault="007663A0">
      <w:r>
        <w:separator/>
      </w:r>
    </w:p>
  </w:endnote>
  <w:endnote w:type="continuationSeparator" w:id="0">
    <w:p w:rsidR="007663A0" w:rsidRDefault="00766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776108">
      <w:fldChar w:fldCharType="begin"/>
    </w:r>
    <w:r>
      <w:instrText>PAGE</w:instrText>
    </w:r>
    <w:r w:rsidR="00776108">
      <w:fldChar w:fldCharType="separate"/>
    </w:r>
    <w:r w:rsidR="00386DB4">
      <w:rPr>
        <w:noProof/>
      </w:rPr>
      <w:t>1</w:t>
    </w:r>
    <w:r w:rsidR="00776108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386DB4">
      <w:fldChar w:fldCharType="begin"/>
    </w:r>
    <w:r w:rsidR="00386DB4">
      <w:instrText xml:space="preserve"> NUMPAGES  \* Arabic  \* MERGEFORMAT </w:instrText>
    </w:r>
    <w:r w:rsidR="00386DB4">
      <w:fldChar w:fldCharType="separate"/>
    </w:r>
    <w:r w:rsidR="00386DB4">
      <w:rPr>
        <w:noProof/>
      </w:rPr>
      <w:t>3</w:t>
    </w:r>
    <w:r w:rsidR="00386DB4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3A0" w:rsidRDefault="007663A0">
      <w:r>
        <w:separator/>
      </w:r>
    </w:p>
  </w:footnote>
  <w:footnote w:type="continuationSeparator" w:id="0">
    <w:p w:rsidR="007663A0" w:rsidRDefault="007663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291F66" w:rsidRPr="00291F66">
      <w:t xml:space="preserve"> DOT3-OAM-MIB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1F66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6DB4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663A0"/>
    <w:rsid w:val="0077351D"/>
    <w:rsid w:val="00773D46"/>
    <w:rsid w:val="00774E54"/>
    <w:rsid w:val="007750CF"/>
    <w:rsid w:val="00776108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291F66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291F66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291F66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291F66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291F66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291F66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291F66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07E26-69AC-456F-98B5-6C1C9062C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544</Words>
  <Characters>5338</Characters>
  <Application>Microsoft Office Word</Application>
  <DocSecurity>0</DocSecurity>
  <Lines>381</Lines>
  <Paragraphs>326</Paragraphs>
  <ScaleCrop>false</ScaleCrop>
  <Company/>
  <LinksUpToDate>false</LinksUpToDate>
  <CharactersWithSpaces>5556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2022-01-26T06:02:00Z</dcterms:modified>
</cp:coreProperties>
</file>